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B29" w:rsidRDefault="00AC2B29" w:rsidP="00A007CE">
      <w:pPr>
        <w:tabs>
          <w:tab w:val="left" w:pos="6521"/>
        </w:tabs>
        <w:spacing w:line="360" w:lineRule="auto"/>
        <w:ind w:left="5670"/>
      </w:pPr>
      <w:r w:rsidRPr="000C0D75">
        <w:t xml:space="preserve"> Приложение № </w:t>
      </w:r>
      <w:r>
        <w:t>19</w:t>
      </w:r>
    </w:p>
    <w:p w:rsidR="00AC2B29" w:rsidRDefault="00AC2B29" w:rsidP="00A007CE">
      <w:pPr>
        <w:tabs>
          <w:tab w:val="left" w:pos="6521"/>
        </w:tabs>
        <w:spacing w:line="360" w:lineRule="auto"/>
        <w:ind w:left="5670"/>
      </w:pPr>
      <w:r>
        <w:t>к Договору от «___»___________ г.</w:t>
      </w:r>
    </w:p>
    <w:p w:rsidR="00AC2B29" w:rsidRPr="000C0D75" w:rsidRDefault="00AC2B29" w:rsidP="00A007CE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AC2B29" w:rsidRDefault="00AC2B29" w:rsidP="00A007CE">
      <w:pPr>
        <w:tabs>
          <w:tab w:val="left" w:pos="6521"/>
        </w:tabs>
        <w:ind w:left="5670"/>
      </w:pPr>
    </w:p>
    <w:p w:rsidR="00AC2B29" w:rsidRPr="000941D1" w:rsidRDefault="00AC2B29" w:rsidP="00A007CE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AC2B29" w:rsidRDefault="00AC2B29" w:rsidP="0035020C">
      <w:pPr>
        <w:jc w:val="right"/>
      </w:pPr>
    </w:p>
    <w:p w:rsidR="00AC2B29" w:rsidRPr="0035020C" w:rsidRDefault="00AC2B29" w:rsidP="0035020C">
      <w:pPr>
        <w:jc w:val="right"/>
        <w:rPr>
          <w:sz w:val="20"/>
          <w:szCs w:val="20"/>
        </w:rPr>
      </w:pPr>
    </w:p>
    <w:p w:rsidR="00AC2B29" w:rsidRDefault="00AC2B29" w:rsidP="00D55255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ИСПОЛНЕНИЯ ГАРАНТИЙНЫХ ОБЯЗАТЕЛЬСТВ </w:t>
      </w:r>
    </w:p>
    <w:p w:rsidR="00AC2B29" w:rsidRPr="008B481F" w:rsidRDefault="00AC2B29" w:rsidP="00D55255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AC2B29" w:rsidRPr="00076B0D" w:rsidRDefault="00AC2B29" w:rsidP="00304C91">
      <w:r w:rsidRPr="00076B0D">
        <w:t xml:space="preserve">_____________________________________________________________________________, </w:t>
      </w:r>
    </w:p>
    <w:p w:rsidR="00AC2B29" w:rsidRDefault="00AC2B29" w:rsidP="00304C91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>Центрального Банка России №__ от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AC2B29" w:rsidRDefault="00AC2B29" w:rsidP="00D55255">
      <w:r w:rsidRPr="00076B0D">
        <w:t>(</w:t>
      </w:r>
      <w:r w:rsidRPr="00076B0D">
        <w:rPr>
          <w:i/>
          <w:iCs/>
        </w:rPr>
        <w:t>указывается наименование Поставщика по Договору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AC2B29" w:rsidRPr="008B481F" w:rsidRDefault="00AC2B29" w:rsidP="00D55255">
      <w:r w:rsidRPr="008B481F">
        <w:t xml:space="preserve">дает в пользу Открытого акционерного общества НИЖЕГОРОДСКАЯ ИНЖИНИРИНГОВАЯ  КОМПАНИЯ «АТОМЭНЕРГОПРОЕКТ» (ОАО «НИАЭП») (Юридический адрес: </w:t>
      </w:r>
      <w:smartTag w:uri="urn:schemas-microsoft-com:office:smarttags" w:element="metricconverter">
        <w:smartTagPr>
          <w:attr w:name="ProductID" w:val="603006, г"/>
        </w:smartTagPr>
        <w:r w:rsidRPr="008B481F">
          <w:t>603006, г</w:t>
        </w:r>
      </w:smartTag>
      <w:r>
        <w:t>. Нижний Новгород, пл</w:t>
      </w:r>
      <w:r w:rsidRPr="008B481F">
        <w:t xml:space="preserve">. Свободы, д.3, ИНН  5260214123  ОГРН 1075260029240),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AC2B29" w:rsidRPr="006D577A" w:rsidRDefault="00AC2B29" w:rsidP="00304C91">
      <w:pPr>
        <w:spacing w:after="0"/>
        <w:ind w:firstLine="720"/>
      </w:pPr>
      <w:r w:rsidRPr="00BA7F72">
        <w:rPr>
          <w:rFonts w:cs="Arial"/>
        </w:rPr>
        <w:t>1. В случае неисполнения или ненадлежащего исполнения Принципалом гарантийных обязательств, предусмотренных Договором (наименование договора, номер, дата договора)</w:t>
      </w:r>
      <w:r w:rsidRPr="00BA7F72">
        <w:rPr>
          <w:rFonts w:cs="Arial"/>
          <w:b/>
          <w:sz w:val="22"/>
          <w:szCs w:val="22"/>
        </w:rPr>
        <w:t>,</w:t>
      </w:r>
      <w:r w:rsidRPr="00BA7F72">
        <w:rPr>
          <w:rFonts w:cs="Arial"/>
          <w:sz w:val="22"/>
          <w:szCs w:val="22"/>
        </w:rPr>
        <w:t xml:space="preserve"> </w:t>
      </w:r>
      <w:r w:rsidRPr="00BA7F72">
        <w:rPr>
          <w:rFonts w:cs="Arial"/>
        </w:rPr>
        <w:t xml:space="preserve">заключенным между Принципалом и Бенефициаром </w:t>
      </w:r>
      <w:r w:rsidRPr="00BA7F72">
        <w:t>(далее – Договор)</w:t>
      </w:r>
      <w:r w:rsidRPr="00BA7F72">
        <w:rPr>
          <w:rFonts w:cs="Arial"/>
        </w:rPr>
        <w:t>,</w:t>
      </w:r>
      <w:r w:rsidRPr="009829CA">
        <w:rPr>
          <w:rFonts w:cs="Arial"/>
        </w:rPr>
        <w:t xml:space="preserve"> Гарант уплачивает Бенефициару денежную сумму, указанную в требовании Бенефициара</w:t>
      </w:r>
      <w:r w:rsidRPr="006D577A">
        <w:rPr>
          <w:rFonts w:cs="Arial"/>
        </w:rPr>
        <w:t>, в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AC2B29" w:rsidRPr="008B481F" w:rsidRDefault="00AC2B29" w:rsidP="00304C91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>.</w:t>
      </w:r>
    </w:p>
    <w:p w:rsidR="00AC2B29" w:rsidRPr="008B481F" w:rsidRDefault="00AC2B29" w:rsidP="00304C91">
      <w:pPr>
        <w:ind w:firstLine="720"/>
      </w:pPr>
      <w:r w:rsidRPr="008B481F">
        <w:t>В требовании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AC2B29" w:rsidRPr="006D577A" w:rsidRDefault="00AC2B29" w:rsidP="00D55255">
      <w:pPr>
        <w:ind w:firstLine="708"/>
      </w:pPr>
      <w:r w:rsidRPr="006D577A">
        <w:t xml:space="preserve">3. Обязательство Гаранта перед Бенефициаром ограничивается предельной суммой </w:t>
      </w:r>
      <w:r w:rsidRPr="006D577A">
        <w:rPr>
          <w:u w:val="single"/>
        </w:rPr>
        <w:t>_________________ (_____________________________________________) рублей.</w:t>
      </w:r>
    </w:p>
    <w:p w:rsidR="00AC2B29" w:rsidRDefault="00AC2B29" w:rsidP="00304C91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AC2B29" w:rsidRPr="008B481F" w:rsidRDefault="00AC2B29" w:rsidP="00304C91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AC2B29" w:rsidRPr="008B481F" w:rsidRDefault="00AC2B29" w:rsidP="00304C91">
      <w:pPr>
        <w:ind w:firstLine="720"/>
      </w:pPr>
      <w:r w:rsidRPr="008B481F">
        <w:t>5.1. уплатой Бенефициару суммы, на которую выдана гарантия;</w:t>
      </w:r>
    </w:p>
    <w:p w:rsidR="00AC2B29" w:rsidRPr="008B481F" w:rsidRDefault="00AC2B29" w:rsidP="00304C91">
      <w:pPr>
        <w:ind w:firstLine="720"/>
      </w:pPr>
      <w:r w:rsidRPr="008B481F">
        <w:t>5.2. окончанием определенного в гарантии срока, на который она выдана;</w:t>
      </w:r>
    </w:p>
    <w:p w:rsidR="00AC2B29" w:rsidRPr="008B481F" w:rsidRDefault="00AC2B29" w:rsidP="00304C91">
      <w:pPr>
        <w:ind w:firstLine="720"/>
      </w:pPr>
      <w:r w:rsidRPr="008B481F">
        <w:t>5.3. вследствие отказа Бенефициара от своих прав по гарантии и возвращения ее Гаранту;</w:t>
      </w:r>
    </w:p>
    <w:p w:rsidR="00AC2B29" w:rsidRPr="008B481F" w:rsidRDefault="00AC2B29" w:rsidP="00304C91">
      <w:pPr>
        <w:ind w:firstLine="720"/>
      </w:pPr>
      <w:r w:rsidRPr="008B481F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AC2B29" w:rsidRDefault="00AC2B29" w:rsidP="00D55255">
      <w:pPr>
        <w:ind w:firstLine="720"/>
      </w:pPr>
      <w:r w:rsidRPr="008B481F">
        <w:t xml:space="preserve">6. Настоящая банковская гарантия вступает в силу со дня ее выдачи и действует до </w:t>
      </w:r>
      <w:r>
        <w:t>___________________.</w:t>
      </w:r>
    </w:p>
    <w:p w:rsidR="00AC2B29" w:rsidRPr="00016673" w:rsidRDefault="00AC2B29" w:rsidP="00D55255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AC2B29" w:rsidRPr="008B481F" w:rsidRDefault="00AC2B29" w:rsidP="00D55255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AC2B29" w:rsidRPr="008B481F" w:rsidRDefault="00AC2B29" w:rsidP="00D55255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AC2B29" w:rsidRPr="008B481F" w:rsidRDefault="00AC2B29" w:rsidP="0059515A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 xml:space="preserve">в Арбитражном суде </w:t>
      </w:r>
      <w:r>
        <w:t>Нижегородской области.</w:t>
      </w:r>
    </w:p>
    <w:p w:rsidR="00AC2B29" w:rsidRPr="008B481F" w:rsidRDefault="00AC2B29" w:rsidP="00D55255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AC2B29" w:rsidRPr="008B481F" w:rsidRDefault="00AC2B29" w:rsidP="00D55255">
      <w:pPr>
        <w:rPr>
          <w:sz w:val="16"/>
          <w:szCs w:val="16"/>
        </w:rPr>
      </w:pPr>
    </w:p>
    <w:p w:rsidR="00AC2B29" w:rsidRPr="008B481F" w:rsidRDefault="00AC2B29" w:rsidP="00D55255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>Подписано и скреплено круглой печатью  Гаранта   ______числа ________ месяца  20__ года.</w:t>
      </w:r>
    </w:p>
    <w:p w:rsidR="00AC2B29" w:rsidRPr="008B481F" w:rsidRDefault="00AC2B29" w:rsidP="00D55255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AC2B29" w:rsidRPr="008B481F" w:rsidRDefault="00AC2B29" w:rsidP="00D72657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AC2B29" w:rsidRPr="002F14F3" w:rsidRDefault="00AC2B29" w:rsidP="00D72657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AC2B29" w:rsidRPr="008B481F" w:rsidRDefault="00AC2B29" w:rsidP="00D72657">
      <w:pPr>
        <w:autoSpaceDE w:val="0"/>
        <w:autoSpaceDN w:val="0"/>
        <w:adjustRightInd w:val="0"/>
      </w:pPr>
    </w:p>
    <w:p w:rsidR="00AC2B29" w:rsidRPr="008B481F" w:rsidRDefault="00AC2B29" w:rsidP="0059515A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AC2B29" w:rsidRPr="002F14F3" w:rsidRDefault="00AC2B29" w:rsidP="0059515A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AC2B29" w:rsidRPr="008B481F" w:rsidRDefault="00AC2B29" w:rsidP="00D72657">
      <w:pPr>
        <w:autoSpaceDE w:val="0"/>
        <w:autoSpaceDN w:val="0"/>
        <w:adjustRightInd w:val="0"/>
      </w:pPr>
    </w:p>
    <w:p w:rsidR="00AC2B29" w:rsidRPr="008B481F" w:rsidRDefault="00AC2B29" w:rsidP="00D72657">
      <w:pPr>
        <w:rPr>
          <w:bCs/>
        </w:rPr>
      </w:pPr>
    </w:p>
    <w:p w:rsidR="00AC2B29" w:rsidRPr="008B481F" w:rsidRDefault="00AC2B29" w:rsidP="00D72657">
      <w:pPr>
        <w:autoSpaceDE w:val="0"/>
        <w:autoSpaceDN w:val="0"/>
        <w:adjustRightInd w:val="0"/>
        <w:rPr>
          <w:iCs/>
          <w:spacing w:val="-2"/>
        </w:rPr>
      </w:pPr>
    </w:p>
    <w:p w:rsidR="00AC2B29" w:rsidRPr="008B481F" w:rsidRDefault="00AC2B29" w:rsidP="00D72657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AC2B29" w:rsidRPr="008B481F" w:rsidRDefault="00AC2B29" w:rsidP="00D72657"/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AC2B29" w:rsidRPr="007D54FF" w:rsidTr="00C241D9">
        <w:trPr>
          <w:trHeight w:val="696"/>
          <w:jc w:val="center"/>
        </w:trPr>
        <w:tc>
          <w:tcPr>
            <w:tcW w:w="4965" w:type="dxa"/>
            <w:vAlign w:val="bottom"/>
          </w:tcPr>
          <w:p w:rsidR="00AC2B29" w:rsidRPr="007D54FF" w:rsidRDefault="00AC2B29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AC2B29" w:rsidRPr="007D54FF" w:rsidRDefault="00AC2B29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AC2B29" w:rsidRPr="007D54FF" w:rsidTr="00C241D9">
        <w:trPr>
          <w:trHeight w:val="1938"/>
          <w:jc w:val="center"/>
        </w:trPr>
        <w:tc>
          <w:tcPr>
            <w:tcW w:w="4965" w:type="dxa"/>
          </w:tcPr>
          <w:p w:rsidR="00AC2B29" w:rsidRPr="007D54FF" w:rsidRDefault="00AC2B29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AC2B29" w:rsidRPr="007D54FF" w:rsidRDefault="00AC2B29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AC2B29" w:rsidRPr="007D54FF" w:rsidRDefault="00AC2B29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AC2B29" w:rsidRPr="007D54FF" w:rsidRDefault="00AC2B29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AC2B29" w:rsidRPr="007D54FF" w:rsidRDefault="00AC2B29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AC2B29" w:rsidRPr="007D54FF" w:rsidRDefault="00AC2B29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AC2B29" w:rsidRPr="007D54FF" w:rsidRDefault="00AC2B29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AC2B29" w:rsidRPr="007D54FF" w:rsidRDefault="00AC2B29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AC2B29" w:rsidRPr="007D54FF" w:rsidRDefault="00AC2B29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AC2B29" w:rsidRPr="007D54FF" w:rsidRDefault="00AC2B29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AC2B29" w:rsidRPr="007D54FF" w:rsidRDefault="00AC2B29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AC2B29" w:rsidRPr="007D54FF" w:rsidRDefault="00AC2B29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AC2B29" w:rsidRDefault="00AC2B29"/>
    <w:sectPr w:rsidR="00AC2B29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2B29" w:rsidRDefault="00AC2B29">
      <w:r>
        <w:separator/>
      </w:r>
    </w:p>
  </w:endnote>
  <w:endnote w:type="continuationSeparator" w:id="0">
    <w:p w:rsidR="00AC2B29" w:rsidRDefault="00AC2B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2B29" w:rsidRDefault="00AC2B29">
      <w:r>
        <w:separator/>
      </w:r>
    </w:p>
  </w:footnote>
  <w:footnote w:type="continuationSeparator" w:id="0">
    <w:p w:rsidR="00AC2B29" w:rsidRDefault="00AC2B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00C9C"/>
    <w:multiLevelType w:val="hybridMultilevel"/>
    <w:tmpl w:val="9D94DAEA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5255"/>
    <w:rsid w:val="0000296D"/>
    <w:rsid w:val="00016673"/>
    <w:rsid w:val="0002798F"/>
    <w:rsid w:val="00076B0D"/>
    <w:rsid w:val="000941D1"/>
    <w:rsid w:val="000B31CC"/>
    <w:rsid w:val="000C0D75"/>
    <w:rsid w:val="00243ED0"/>
    <w:rsid w:val="002947E5"/>
    <w:rsid w:val="002C6357"/>
    <w:rsid w:val="002D55F1"/>
    <w:rsid w:val="002F14F3"/>
    <w:rsid w:val="00304C91"/>
    <w:rsid w:val="00323039"/>
    <w:rsid w:val="0035020C"/>
    <w:rsid w:val="00355B81"/>
    <w:rsid w:val="003C23E0"/>
    <w:rsid w:val="003D1693"/>
    <w:rsid w:val="004411D7"/>
    <w:rsid w:val="00467F23"/>
    <w:rsid w:val="00497535"/>
    <w:rsid w:val="004A2698"/>
    <w:rsid w:val="004C571B"/>
    <w:rsid w:val="005019E0"/>
    <w:rsid w:val="00571083"/>
    <w:rsid w:val="00573985"/>
    <w:rsid w:val="00582C8A"/>
    <w:rsid w:val="0059515A"/>
    <w:rsid w:val="005A0E13"/>
    <w:rsid w:val="005B36A9"/>
    <w:rsid w:val="005C578A"/>
    <w:rsid w:val="005D0AFF"/>
    <w:rsid w:val="00637887"/>
    <w:rsid w:val="006511EB"/>
    <w:rsid w:val="006561AF"/>
    <w:rsid w:val="006B5F7B"/>
    <w:rsid w:val="006C4D62"/>
    <w:rsid w:val="006D577A"/>
    <w:rsid w:val="006F5A68"/>
    <w:rsid w:val="00730725"/>
    <w:rsid w:val="00753B04"/>
    <w:rsid w:val="00754136"/>
    <w:rsid w:val="00763086"/>
    <w:rsid w:val="0077389A"/>
    <w:rsid w:val="00775750"/>
    <w:rsid w:val="007B2B56"/>
    <w:rsid w:val="007D54FF"/>
    <w:rsid w:val="008A554F"/>
    <w:rsid w:val="008B481F"/>
    <w:rsid w:val="008F2E3B"/>
    <w:rsid w:val="009458CD"/>
    <w:rsid w:val="00980668"/>
    <w:rsid w:val="009829CA"/>
    <w:rsid w:val="009D721F"/>
    <w:rsid w:val="00A007CE"/>
    <w:rsid w:val="00A15727"/>
    <w:rsid w:val="00A73C84"/>
    <w:rsid w:val="00A93A5F"/>
    <w:rsid w:val="00AC2B29"/>
    <w:rsid w:val="00AE3507"/>
    <w:rsid w:val="00AF4973"/>
    <w:rsid w:val="00B03D06"/>
    <w:rsid w:val="00B869B9"/>
    <w:rsid w:val="00BA7F72"/>
    <w:rsid w:val="00BE7C90"/>
    <w:rsid w:val="00C241D9"/>
    <w:rsid w:val="00C53FD3"/>
    <w:rsid w:val="00C9373A"/>
    <w:rsid w:val="00CB1210"/>
    <w:rsid w:val="00D55255"/>
    <w:rsid w:val="00D72657"/>
    <w:rsid w:val="00DB3201"/>
    <w:rsid w:val="00DF29AA"/>
    <w:rsid w:val="00E16048"/>
    <w:rsid w:val="00E445AC"/>
    <w:rsid w:val="00ED748F"/>
    <w:rsid w:val="00FB71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255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AF4973"/>
    <w:pPr>
      <w:spacing w:before="100" w:after="100"/>
      <w:jc w:val="left"/>
    </w:pPr>
    <w:rPr>
      <w:szCs w:val="20"/>
    </w:rPr>
  </w:style>
  <w:style w:type="paragraph" w:customStyle="1" w:styleId="02statia2">
    <w:name w:val="02statia2"/>
    <w:basedOn w:val="Normal"/>
    <w:uiPriority w:val="99"/>
    <w:rsid w:val="00AF4973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rsid w:val="005B36A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B36A9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E16048"/>
    <w:pPr>
      <w:spacing w:after="0"/>
    </w:pPr>
    <w:rPr>
      <w:i/>
      <w:sz w:val="22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16048"/>
    <w:rPr>
      <w:rFonts w:ascii="Times New Roman" w:hAnsi="Times New Roman" w:cs="Times New Roman"/>
      <w:i/>
      <w:sz w:val="22"/>
    </w:rPr>
  </w:style>
  <w:style w:type="paragraph" w:styleId="FootnoteText">
    <w:name w:val="footnote text"/>
    <w:basedOn w:val="Normal"/>
    <w:link w:val="FootnoteTextChar"/>
    <w:uiPriority w:val="99"/>
    <w:semiHidden/>
    <w:rsid w:val="0059515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323039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59515A"/>
    <w:rPr>
      <w:rFonts w:cs="Times New Roman"/>
      <w:vertAlign w:val="superscript"/>
    </w:rPr>
  </w:style>
  <w:style w:type="paragraph" w:styleId="BodyText3">
    <w:name w:val="Body Text 3"/>
    <w:basedOn w:val="Normal"/>
    <w:link w:val="BodyText3Char"/>
    <w:uiPriority w:val="99"/>
    <w:rsid w:val="00C53FD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D33590"/>
    <w:rPr>
      <w:rFonts w:ascii="Times New Roman" w:eastAsia="Times New Roman" w:hAnsi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633</Words>
  <Characters>3611</Characters>
  <Application>Microsoft Office Outlook</Application>
  <DocSecurity>0</DocSecurity>
  <Lines>0</Lines>
  <Paragraphs>0</Paragraphs>
  <ScaleCrop>false</ScaleCrop>
  <Company>Донресурс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7099</cp:lastModifiedBy>
  <cp:revision>7</cp:revision>
  <cp:lastPrinted>2013-02-07T07:22:00Z</cp:lastPrinted>
  <dcterms:created xsi:type="dcterms:W3CDTF">2013-03-29T13:36:00Z</dcterms:created>
  <dcterms:modified xsi:type="dcterms:W3CDTF">2013-12-20T10:34:00Z</dcterms:modified>
</cp:coreProperties>
</file>